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C4282" w14:textId="77777777" w:rsidR="001C0845" w:rsidRDefault="001C0845" w:rsidP="001C08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SPROT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fl.1414-19)</w:t>
      </w:r>
    </w:p>
    <w:p w14:paraId="6FE0336A" w14:textId="77777777" w:rsidR="001C0845" w:rsidRDefault="001C0845" w:rsidP="001C08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Hook Norton, Oxfordshire.</w:t>
      </w:r>
    </w:p>
    <w:p w14:paraId="07216093" w14:textId="77777777" w:rsidR="001C0845" w:rsidRDefault="001C0845" w:rsidP="001C0845">
      <w:pPr>
        <w:pStyle w:val="NoSpacing"/>
        <w:rPr>
          <w:rFonts w:cs="Times New Roman"/>
          <w:szCs w:val="24"/>
        </w:rPr>
      </w:pPr>
    </w:p>
    <w:p w14:paraId="26828CA5" w14:textId="77777777" w:rsidR="001C0845" w:rsidRDefault="001C0845" w:rsidP="001C0845">
      <w:pPr>
        <w:pStyle w:val="NoSpacing"/>
        <w:rPr>
          <w:rFonts w:cs="Times New Roman"/>
          <w:szCs w:val="24"/>
        </w:rPr>
      </w:pPr>
    </w:p>
    <w:p w14:paraId="795A53FB" w14:textId="77777777" w:rsidR="001C0845" w:rsidRDefault="001C0845" w:rsidP="001C08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1414</w:t>
      </w:r>
      <w:r>
        <w:rPr>
          <w:rFonts w:cs="Times New Roman"/>
          <w:szCs w:val="24"/>
        </w:rPr>
        <w:tab/>
        <w:t>He became Vicar.</w:t>
      </w:r>
    </w:p>
    <w:p w14:paraId="1954AD50" w14:textId="77777777" w:rsidR="001C0845" w:rsidRDefault="001C0845" w:rsidP="001C08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0341B">
          <w:rPr>
            <w:rStyle w:val="Hyperlink"/>
            <w:rFonts w:cs="Times New Roman"/>
            <w:szCs w:val="24"/>
          </w:rPr>
          <w:t>www.hook-norton.org.uk/history</w:t>
        </w:r>
      </w:hyperlink>
      <w:r>
        <w:rPr>
          <w:rFonts w:cs="Times New Roman"/>
          <w:szCs w:val="24"/>
        </w:rPr>
        <w:t>)</w:t>
      </w:r>
    </w:p>
    <w:p w14:paraId="6089838B" w14:textId="77777777" w:rsidR="001C0845" w:rsidRDefault="001C0845" w:rsidP="001C0845">
      <w:pPr>
        <w:pStyle w:val="NoSpacing"/>
        <w:rPr>
          <w:rFonts w:cs="Times New Roman"/>
          <w:szCs w:val="24"/>
        </w:rPr>
      </w:pPr>
    </w:p>
    <w:p w14:paraId="16884F27" w14:textId="77777777" w:rsidR="001C0845" w:rsidRDefault="001C0845" w:rsidP="001C0845">
      <w:pPr>
        <w:pStyle w:val="NoSpacing"/>
        <w:rPr>
          <w:rFonts w:cs="Times New Roman"/>
          <w:szCs w:val="24"/>
        </w:rPr>
      </w:pPr>
    </w:p>
    <w:p w14:paraId="065154FA" w14:textId="77777777" w:rsidR="001C0845" w:rsidRDefault="001C0845" w:rsidP="001C08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2024</w:t>
      </w:r>
    </w:p>
    <w:p w14:paraId="17E257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9C1A8" w14:textId="77777777" w:rsidR="001C0845" w:rsidRDefault="001C0845" w:rsidP="009139A6">
      <w:r>
        <w:separator/>
      </w:r>
    </w:p>
  </w:endnote>
  <w:endnote w:type="continuationSeparator" w:id="0">
    <w:p w14:paraId="14DC7A5B" w14:textId="77777777" w:rsidR="001C0845" w:rsidRDefault="001C08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8F7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46E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6C3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FC8D0" w14:textId="77777777" w:rsidR="001C0845" w:rsidRDefault="001C0845" w:rsidP="009139A6">
      <w:r>
        <w:separator/>
      </w:r>
    </w:p>
  </w:footnote>
  <w:footnote w:type="continuationSeparator" w:id="0">
    <w:p w14:paraId="464EC006" w14:textId="77777777" w:rsidR="001C0845" w:rsidRDefault="001C08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27A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1C9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602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845"/>
    <w:rsid w:val="000666E0"/>
    <w:rsid w:val="001C0845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BD78E"/>
  <w15:chartTrackingRefBased/>
  <w15:docId w15:val="{3A9ADC39-B99D-4FA8-824D-AA5CDD72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08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ok-norton.org.uk/history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2024-07-01T19:23:00Z</dcterms:created>
  <dcterms:modified xsi:type="dcterms:W3CDTF">2024-07-01T19:23:00Z</dcterms:modified>
</cp:coreProperties>
</file>